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1F26BE75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C0EC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5E0F" w:rsidRPr="00FD5E0F">
        <w:rPr>
          <w:rFonts w:cs="Arial"/>
          <w:b/>
          <w:bCs/>
          <w:sz w:val="26"/>
          <w:szCs w:val="26"/>
        </w:rPr>
        <w:t>S5-223375</w:t>
      </w:r>
    </w:p>
    <w:p w14:paraId="7CB45193" w14:textId="5B1A2A7F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 xml:space="preserve">e-meeting, </w:t>
      </w:r>
      <w:r w:rsidR="00DC0EC5">
        <w:rPr>
          <w:b/>
          <w:bCs/>
          <w:sz w:val="24"/>
        </w:rPr>
        <w:t>9</w:t>
      </w:r>
      <w:r w:rsidRPr="005D6EAF">
        <w:rPr>
          <w:b/>
          <w:bCs/>
          <w:sz w:val="24"/>
        </w:rPr>
        <w:t xml:space="preserve"> - 1</w:t>
      </w:r>
      <w:r w:rsidR="00DC0EC5">
        <w:rPr>
          <w:b/>
          <w:bCs/>
          <w:sz w:val="24"/>
        </w:rPr>
        <w:t>7</w:t>
      </w:r>
      <w:r w:rsidRPr="005D6EAF">
        <w:rPr>
          <w:b/>
          <w:bCs/>
          <w:sz w:val="24"/>
        </w:rPr>
        <w:t xml:space="preserve"> </w:t>
      </w:r>
      <w:r w:rsidR="00DC0EC5">
        <w:rPr>
          <w:b/>
          <w:bCs/>
          <w:sz w:val="24"/>
        </w:rPr>
        <w:t>May</w:t>
      </w:r>
      <w:r w:rsidRPr="005D6EAF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F42FF" w:rsidR="001E41F3" w:rsidRPr="00410371" w:rsidRDefault="008B0E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0EC5">
                <w:rPr>
                  <w:b/>
                  <w:noProof/>
                  <w:sz w:val="28"/>
                </w:rPr>
                <w:t>28.</w:t>
              </w:r>
              <w:r w:rsidR="00170D94">
                <w:rPr>
                  <w:b/>
                  <w:noProof/>
                  <w:sz w:val="28"/>
                </w:rPr>
                <w:t>5</w:t>
              </w:r>
              <w:r w:rsidR="00DC0EC5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3CB47" w:rsidR="001E41F3" w:rsidRPr="00410371" w:rsidRDefault="008B0E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E0F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FC6E3" w:rsidR="001E41F3" w:rsidRPr="00410371" w:rsidRDefault="008B0E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05EF3" w:rsidR="001E41F3" w:rsidRPr="00410371" w:rsidRDefault="008B0E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72B9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977848" w:rsidR="00F25D98" w:rsidRDefault="009E7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EE1A20" w:rsidR="00F25D98" w:rsidRDefault="009E7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6E8CE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 w:rsidRPr="008751FD">
              <w:t xml:space="preserve">Correct attribute properties </w:t>
            </w:r>
            <w:r w:rsidR="009E72B9">
              <w:t xml:space="preserve">of </w:t>
            </w:r>
            <w:r w:rsidR="009E72B9" w:rsidRPr="009E72B9">
              <w:t>assuranceTargetList</w:t>
            </w:r>
            <w:r w:rsidRPr="008751F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6F86F" w:rsidR="001E41F3" w:rsidRDefault="0087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7CB30" w:rsidR="001E41F3" w:rsidRDefault="00A5663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61F43"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474C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56636">
              <w:t>04-27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60AB" w:rsidR="001E41F3" w:rsidRDefault="008B0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66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B4D0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6636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C33B7" w:rsidR="001E41F3" w:rsidRDefault="0011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</w:t>
            </w:r>
            <w:r w:rsidR="00EE1351">
              <w:rPr>
                <w:noProof/>
              </w:rPr>
              <w:t xml:space="preserve">attribute properties </w:t>
            </w:r>
            <w:r>
              <w:rPr>
                <w:noProof/>
              </w:rPr>
              <w:t>the assuranceTargetList</w:t>
            </w:r>
            <w:r w:rsidR="003F06EB">
              <w:rPr>
                <w:noProof/>
              </w:rPr>
              <w:t xml:space="preserve"> are not </w:t>
            </w:r>
            <w:r w:rsidR="00DC0EC5">
              <w:rPr>
                <w:noProof/>
              </w:rPr>
              <w:t xml:space="preserve">correctly </w:t>
            </w:r>
            <w:r w:rsidR="003F06EB">
              <w:rPr>
                <w:noProof/>
              </w:rPr>
              <w:t>specified</w:t>
            </w:r>
            <w:r w:rsidR="003C3C7B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81279" w14:textId="4D7F507E" w:rsidR="00111736" w:rsidRDefault="00836B5E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  <w:r w:rsidR="00B14812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properties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isOrdered</w:t>
            </w:r>
            <w:proofErr w:type="spellEnd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B14812" w:rsidRPr="00B14812">
              <w:rPr>
                <w:rFonts w:cs="Arial"/>
                <w:sz w:val="18"/>
                <w:szCs w:val="18"/>
                <w:lang w:eastAsia="zh-CN"/>
              </w:rPr>
              <w:t>isUnique</w:t>
            </w:r>
            <w:proofErr w:type="spellEnd"/>
            <w:r w:rsidR="00B14812">
              <w:rPr>
                <w:rFonts w:cs="Arial"/>
                <w:sz w:val="18"/>
                <w:szCs w:val="18"/>
                <w:lang w:eastAsia="zh-CN"/>
              </w:rPr>
              <w:t xml:space="preserve"> are </w:t>
            </w:r>
            <w:r w:rsidR="0065252E">
              <w:rPr>
                <w:rFonts w:cs="Arial"/>
                <w:sz w:val="18"/>
                <w:szCs w:val="18"/>
                <w:lang w:eastAsia="zh-CN"/>
              </w:rPr>
              <w:t>updated.</w:t>
            </w:r>
          </w:p>
          <w:p w14:paraId="31C656EC" w14:textId="770CA53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235ED" w:rsidR="001E41F3" w:rsidRDefault="001928A7">
            <w:pPr>
              <w:pStyle w:val="CRCoverPage"/>
              <w:spacing w:after="0"/>
              <w:ind w:left="100"/>
              <w:rPr>
                <w:noProof/>
              </w:rPr>
            </w:pPr>
            <w:r w:rsidRPr="001928A7">
              <w:rPr>
                <w:rFonts w:ascii="Courier New" w:hAnsi="Courier New" w:cs="Courier New"/>
                <w:noProof/>
              </w:rPr>
              <w:t>assuranceTargetList</w:t>
            </w:r>
            <w:r>
              <w:rPr>
                <w:noProof/>
              </w:rPr>
              <w:t xml:space="preserve"> is not correctly specified potentially leading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DB66D" w:rsidR="001E41F3" w:rsidRDefault="00361F43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24EBC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833181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EE5FA" w:rsidR="001E41F3" w:rsidRDefault="001928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229EC3" w:rsidR="001E41F3" w:rsidRDefault="00A7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93482" w14:textId="77777777" w:rsidR="001A6B9C" w:rsidRDefault="001A6B9C" w:rsidP="001A6B9C">
      <w:pPr>
        <w:rPr>
          <w:noProof/>
        </w:rPr>
        <w:sectPr w:rsidR="001A6B9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05F6E" w14:textId="77777777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F64495">
        <w:rPr>
          <w:sz w:val="36"/>
          <w:szCs w:val="36"/>
          <w:lang w:eastAsia="zh-CN"/>
        </w:rPr>
        <w:lastRenderedPageBreak/>
        <w:t>Start of changes</w:t>
      </w:r>
    </w:p>
    <w:p w14:paraId="2D443615" w14:textId="77777777" w:rsidR="008F4B98" w:rsidRPr="00F6081B" w:rsidRDefault="008F4B98" w:rsidP="008F4B98">
      <w:pPr>
        <w:pStyle w:val="Heading4"/>
      </w:pPr>
      <w:bookmarkStart w:id="1" w:name="_Toc43213077"/>
      <w:bookmarkStart w:id="2" w:name="_Toc43290122"/>
      <w:bookmarkStart w:id="3" w:name="_Toc51593032"/>
      <w:bookmarkStart w:id="4" w:name="_Toc58512758"/>
      <w:bookmarkStart w:id="5" w:name="_Toc67662275"/>
      <w:r w:rsidRPr="00F6081B">
        <w:t>4.1.2.4</w:t>
      </w:r>
      <w:r w:rsidRPr="00F6081B">
        <w:tab/>
        <w:t>Attribute definitions</w:t>
      </w:r>
      <w:bookmarkEnd w:id="1"/>
      <w:bookmarkEnd w:id="2"/>
      <w:bookmarkEnd w:id="3"/>
      <w:bookmarkEnd w:id="4"/>
      <w:bookmarkEnd w:id="5"/>
    </w:p>
    <w:p w14:paraId="2CDB833F" w14:textId="77777777" w:rsidR="008F4B98" w:rsidRPr="00F6081B" w:rsidRDefault="008F4B98" w:rsidP="008F4B98">
      <w:pPr>
        <w:pStyle w:val="Heading5"/>
        <w:rPr>
          <w:lang w:eastAsia="zh-CN"/>
        </w:rPr>
      </w:pPr>
      <w:bookmarkStart w:id="6" w:name="_Toc43213078"/>
      <w:bookmarkStart w:id="7" w:name="_Toc43290123"/>
      <w:bookmarkStart w:id="8" w:name="_Toc51593033"/>
      <w:bookmarkStart w:id="9" w:name="_Toc58512759"/>
      <w:bookmarkStart w:id="10" w:name="_Toc67662276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"/>
      <w:bookmarkEnd w:id="7"/>
      <w:bookmarkEnd w:id="8"/>
      <w:bookmarkEnd w:id="9"/>
      <w:bookmarkEnd w:id="10"/>
    </w:p>
    <w:p w14:paraId="7C46C387" w14:textId="77777777" w:rsidR="008F4B98" w:rsidRDefault="008F4B98" w:rsidP="008F4B98">
      <w:r w:rsidRPr="00F6081B">
        <w:t>The following table defines the properties of attributes that are specified in the present document.</w:t>
      </w:r>
    </w:p>
    <w:p w14:paraId="41C8025C" w14:textId="77777777" w:rsidR="008F4B98" w:rsidRPr="00F6081B" w:rsidRDefault="008F4B98" w:rsidP="008F4B98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8F4B98" w:rsidRPr="00F6081B" w14:paraId="297C831C" w14:textId="77777777" w:rsidTr="00BB3387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310F680D" w14:textId="77777777" w:rsidR="008F4B98" w:rsidRPr="00F6081B" w:rsidRDefault="008F4B98" w:rsidP="00BB338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37179264" w14:textId="77777777" w:rsidR="008F4B98" w:rsidRPr="00F6081B" w:rsidRDefault="008F4B98" w:rsidP="00BB338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1E57CDBD" w14:textId="77777777" w:rsidR="008F4B98" w:rsidRPr="00F6081B" w:rsidRDefault="008F4B98" w:rsidP="00BB338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8F4B98" w:rsidRPr="00F6081B" w14:paraId="662DA66A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C89" w14:textId="77777777" w:rsidR="008F4B98" w:rsidRPr="006C5579" w:rsidRDefault="008F4B98" w:rsidP="00BB338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6C5579">
              <w:rPr>
                <w:rFonts w:ascii="Courier New" w:hAnsi="Courier New" w:cs="Courier New"/>
                <w:sz w:val="18"/>
                <w:szCs w:val="18"/>
                <w:rPrChange w:id="11" w:author="Ericsson user 1" w:date="2022-04-27T14:25:00Z">
                  <w:rPr>
                    <w:rFonts w:ascii="Courier New" w:hAnsi="Courier New" w:cs="Courier New"/>
                  </w:rPr>
                </w:rPrChange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2290" w14:textId="77777777" w:rsidR="008F4B98" w:rsidRPr="00F6081B" w:rsidRDefault="008F4B98" w:rsidP="00BB3387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0594AA09" w14:textId="77777777" w:rsidR="008F4B98" w:rsidRPr="00F6081B" w:rsidRDefault="008F4B98" w:rsidP="00BB3387">
            <w:pPr>
              <w:pStyle w:val="TAL"/>
              <w:rPr>
                <w:color w:val="000000"/>
              </w:rPr>
            </w:pPr>
          </w:p>
          <w:p w14:paraId="334BC5D4" w14:textId="77777777" w:rsidR="008F4B98" w:rsidRPr="00F6081B" w:rsidRDefault="008F4B98" w:rsidP="00BB3387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r w:rsidRPr="00F9544B">
              <w:rPr>
                <w:rFonts w:ascii="Courier New" w:hAnsi="Courier New" w:cs="Courier New"/>
                <w:rPrChange w:id="12" w:author="Ericsson user 1" w:date="2022-04-27T14:26:00Z">
                  <w:rPr/>
                </w:rPrChange>
              </w:rPr>
              <w:t>Preparation, Commissioning, Operation and Decommissioning</w:t>
            </w:r>
            <w:r w:rsidRPr="00F6081B">
              <w:t xml:space="preserve">. </w:t>
            </w:r>
          </w:p>
          <w:p w14:paraId="7CF13672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AAD9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3213559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089477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3459BE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63B6E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136D60F7" w14:textId="77777777" w:rsidR="008F4B98" w:rsidRPr="008F747C" w:rsidRDefault="008F4B98" w:rsidP="00BB3387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8F4B98" w:rsidRPr="00F6081B" w14:paraId="5003084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23AD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5E4C" w14:textId="77777777" w:rsidR="008F4B98" w:rsidRDefault="008F4B98" w:rsidP="00BB3387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2D6530CD" w14:textId="77777777" w:rsidR="008F4B98" w:rsidRPr="00F6081B" w:rsidRDefault="008F4B98" w:rsidP="00BB3387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EA40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6E04845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4144F0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FE806C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1672A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2FBA18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F4B98" w:rsidRPr="00F6081B" w14:paraId="7F9F664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D28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62B0" w14:textId="77777777" w:rsidR="008F4B98" w:rsidRPr="00F6081B" w:rsidRDefault="008F4B98" w:rsidP="00BB3387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B488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6AA0E5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AB42B7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2B31EF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27744B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4A52C3F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F4B98" w:rsidRPr="00F6081B" w14:paraId="53ECFE4F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48CC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8AF5" w14:textId="77777777" w:rsidR="008F4B98" w:rsidRPr="00F6081B" w:rsidRDefault="008F4B98" w:rsidP="00BB3387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278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5FDA7AC9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5BA55F03" w14:textId="61DE9108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3" w:author="Ericsson user 1" w:date="2022-04-27T14:15:00Z">
              <w:r w:rsidRPr="002B15AA" w:rsidDel="001A5742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4" w:author="Ericsson user 1" w:date="2022-04-29T09:30:00Z">
              <w:r w:rsidR="003100C1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23AE8CD" w14:textId="1011E16B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5" w:author="Ericsson user 1" w:date="2022-04-27T14:15:00Z">
              <w:r w:rsidRPr="002B15AA" w:rsidDel="001A5742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6" w:author="Ericsson user 1" w:date="2022-04-27T14:15:00Z">
              <w:r w:rsidR="001A5742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59020432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7D897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F4B98" w:rsidRPr="00F6081B" w14:paraId="31E55E3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44A" w14:textId="77777777" w:rsidR="008F4B98" w:rsidRPr="00F6081B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A1AE" w14:textId="77777777" w:rsidR="008F4B98" w:rsidRPr="00F6081B" w:rsidRDefault="008F4B98" w:rsidP="00BB3387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r w:rsidRPr="00F6081B">
              <w:t xml:space="preserve">is observed. </w:t>
            </w:r>
          </w:p>
          <w:p w14:paraId="77539881" w14:textId="77777777" w:rsidR="008F4B98" w:rsidRPr="00F6081B" w:rsidRDefault="008F4B98" w:rsidP="00BB3387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5D0E7649" w14:textId="77777777" w:rsidR="008F4B98" w:rsidRPr="00F6081B" w:rsidRDefault="008F4B98" w:rsidP="00BB3387">
            <w:pPr>
              <w:pStyle w:val="TAL"/>
            </w:pPr>
          </w:p>
          <w:p w14:paraId="0EDCBE3E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D5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A55712F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E3E09A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2C6D8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73B2D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3A1667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1EFC78AD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708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17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04D2" w14:textId="77777777" w:rsidR="008F4B98" w:rsidRDefault="008F4B98" w:rsidP="00BB338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6766E11A" w14:textId="77777777" w:rsidR="008F4B98" w:rsidRDefault="008F4B98" w:rsidP="00BB3387">
            <w:pPr>
              <w:spacing w:after="0"/>
            </w:pPr>
          </w:p>
          <w:p w14:paraId="70D6831A" w14:textId="77777777" w:rsidR="008F4B98" w:rsidRPr="00F6081B" w:rsidRDefault="008F4B98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626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27CAB51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C5136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86FDA2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D232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FAF100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5DFD150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912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18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5887" w14:textId="77777777" w:rsidR="008F4B98" w:rsidRDefault="008F4B98" w:rsidP="00BB3387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77E12FF2" w14:textId="77777777" w:rsidR="008F4B98" w:rsidRDefault="008F4B98" w:rsidP="00BB3387">
            <w:pPr>
              <w:spacing w:after="0"/>
            </w:pPr>
          </w:p>
          <w:p w14:paraId="14F94F54" w14:textId="77777777" w:rsidR="008F4B98" w:rsidRPr="00F6081B" w:rsidRDefault="008F4B98" w:rsidP="00BB3387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918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BB4F4A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1B33FD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A6520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A54CE0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831D0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4440A22F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303D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19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20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2AE" w14:textId="77777777" w:rsidR="008F4B98" w:rsidRDefault="008F4B98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3FB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79614B2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A4D991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3B4E8A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40ED30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D7F0E0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2E728F0E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B29F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1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proofErr w:type="spellStart"/>
            <w:r w:rsidRPr="00193DD3">
              <w:rPr>
                <w:rFonts w:ascii="Courier New" w:hAnsi="Courier New" w:cs="Courier New"/>
                <w:sz w:val="18"/>
                <w:szCs w:val="18"/>
                <w:rPrChange w:id="22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DE4" w14:textId="77777777" w:rsidR="008F4B98" w:rsidRDefault="008F4B98" w:rsidP="00BB3387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5EAE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A5A24A8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3D2D01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F44F64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966282" w14:textId="77777777" w:rsidR="008F4B98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74DCB06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8F4B98" w:rsidRPr="00F6081B" w14:paraId="5C52A134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D8CF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3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r w:rsidRPr="00193DD3">
              <w:rPr>
                <w:rFonts w:ascii="Courier New" w:hAnsi="Courier New" w:cs="Courier New"/>
                <w:sz w:val="18"/>
                <w:szCs w:val="18"/>
                <w:rPrChange w:id="24" w:author="Ericsson user 1" w:date="2022-04-27T14:27:00Z">
                  <w:rPr>
                    <w:rFonts w:ascii="Courier New" w:hAnsi="Courier New" w:cs="Courier New"/>
                  </w:rPr>
                </w:rPrChange>
              </w:rPr>
              <w:lastRenderedPageBreak/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D66" w14:textId="77777777" w:rsidR="008F4B98" w:rsidRPr="00C6611C" w:rsidRDefault="008F4B98" w:rsidP="00BB3387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608FAA2A" w14:textId="77777777" w:rsidR="008F4B98" w:rsidRPr="00E35343" w:rsidRDefault="008F4B98" w:rsidP="00BB3387">
            <w:pPr>
              <w:pStyle w:val="TAL"/>
              <w:ind w:left="720"/>
              <w:rPr>
                <w:lang w:val="en-US"/>
              </w:rPr>
            </w:pPr>
          </w:p>
          <w:p w14:paraId="027FED9F" w14:textId="77777777" w:rsidR="008F4B98" w:rsidRDefault="008F4B98" w:rsidP="00BB3387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00CB9082" w14:textId="77777777" w:rsidR="008F4B98" w:rsidRDefault="008F4B98" w:rsidP="00BB3387">
            <w:pPr>
              <w:pStyle w:val="TAL"/>
              <w:rPr>
                <w:lang w:val="en-US"/>
              </w:rPr>
            </w:pPr>
          </w:p>
          <w:p w14:paraId="1C7370FF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3C29FBB" w14:textId="77777777" w:rsidR="008F4B98" w:rsidRPr="002B15AA" w:rsidRDefault="008F4B98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C767900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CFB3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E88EE49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2A7063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266833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782506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5312F5E" w14:textId="77777777" w:rsidR="008F4B98" w:rsidRPr="002B15AA" w:rsidRDefault="008F4B98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7AF32155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431">
              <w:rPr>
                <w:rFonts w:ascii="Arial" w:hAnsi="Arial" w:cs="Arial"/>
                <w:sz w:val="18"/>
                <w:szCs w:val="18"/>
                <w:rPrChange w:id="25" w:author="Ericsson user 1" w:date="2022-04-27T14:16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8F4B98" w:rsidRPr="00F6081B" w14:paraId="143D2288" w14:textId="77777777" w:rsidTr="00BB3387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44F" w14:textId="77777777" w:rsidR="008F4B98" w:rsidRPr="00193DD3" w:rsidRDefault="008F4B98" w:rsidP="00BB3387">
            <w:pPr>
              <w:spacing w:after="0"/>
              <w:rPr>
                <w:rFonts w:ascii="Courier New" w:hAnsi="Courier New" w:cs="Courier New"/>
                <w:sz w:val="18"/>
                <w:szCs w:val="18"/>
                <w:rPrChange w:id="26" w:author="Ericsson user 1" w:date="2022-04-27T14:27:00Z">
                  <w:rPr>
                    <w:rFonts w:ascii="Courier New" w:hAnsi="Courier New" w:cs="Courier New"/>
                  </w:rPr>
                </w:rPrChange>
              </w:rPr>
            </w:pPr>
            <w:r w:rsidRPr="00193DD3">
              <w:rPr>
                <w:rFonts w:ascii="Courier New" w:hAnsi="Courier New" w:cs="Courier New"/>
                <w:sz w:val="18"/>
                <w:szCs w:val="18"/>
                <w:rPrChange w:id="27" w:author="Ericsson user 1" w:date="2022-04-27T14:27:00Z">
                  <w:rPr>
                    <w:rFonts w:ascii="Courier New" w:hAnsi="Courier New" w:cs="Courier New"/>
                  </w:rPr>
                </w:rPrChange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489" w14:textId="77777777" w:rsidR="008F4B98" w:rsidRPr="00C6611C" w:rsidRDefault="008F4B98" w:rsidP="00BB3387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47C8AC95" w14:textId="77777777" w:rsidR="008F4B98" w:rsidRPr="00C06240" w:rsidRDefault="008F4B98" w:rsidP="00BB3387">
            <w:pPr>
              <w:pStyle w:val="TAL"/>
              <w:ind w:left="720"/>
              <w:rPr>
                <w:lang w:val="en-US"/>
              </w:rPr>
            </w:pPr>
          </w:p>
          <w:p w14:paraId="7891AE89" w14:textId="77777777" w:rsidR="008F4B98" w:rsidRDefault="008F4B98" w:rsidP="00BB3387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07E1B8E1" w14:textId="77777777" w:rsidR="008F4B98" w:rsidRPr="00C06240" w:rsidRDefault="008F4B98" w:rsidP="00BB3387">
            <w:pPr>
              <w:pStyle w:val="TAL"/>
              <w:rPr>
                <w:lang w:val="en-US"/>
              </w:rPr>
            </w:pPr>
          </w:p>
          <w:p w14:paraId="797E53FF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E6949AE" w14:textId="77777777" w:rsidR="008F4B98" w:rsidRPr="002B15AA" w:rsidRDefault="008F4B98" w:rsidP="00BB3387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83C95B8" w14:textId="77777777" w:rsidR="008F4B98" w:rsidRPr="00F6081B" w:rsidRDefault="008F4B98" w:rsidP="00BB3387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0E9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12075E8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582844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0D6A3C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135BE" w14:textId="77777777" w:rsidR="008F4B98" w:rsidRPr="002B15AA" w:rsidRDefault="008F4B98" w:rsidP="00BB338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6467B1D5" w14:textId="77777777" w:rsidR="008F4B98" w:rsidRPr="002B15AA" w:rsidRDefault="008F4B98" w:rsidP="00BB338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791E234C" w14:textId="77777777" w:rsidR="008F4B98" w:rsidRPr="008F747C" w:rsidRDefault="008F4B98" w:rsidP="00BB33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7431">
              <w:rPr>
                <w:rFonts w:ascii="Arial" w:hAnsi="Arial" w:cs="Arial"/>
                <w:sz w:val="18"/>
                <w:szCs w:val="18"/>
                <w:rPrChange w:id="28" w:author="Ericsson user 1" w:date="2022-04-27T14:16:00Z">
                  <w:rPr>
                    <w:rFonts w:cs="Arial"/>
                    <w:snapToGrid w:val="0"/>
                    <w:szCs w:val="18"/>
                  </w:rPr>
                </w:rPrChange>
              </w:rPr>
              <w:t>isNullable: False</w:t>
            </w:r>
          </w:p>
        </w:tc>
      </w:tr>
      <w:tr w:rsidR="008F4B98" w:rsidRPr="00F6081B" w14:paraId="02025A55" w14:textId="77777777" w:rsidTr="00BB338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211" w14:textId="77777777" w:rsidR="008F4B98" w:rsidRPr="00F6081B" w:rsidRDefault="008F4B98" w:rsidP="00BB3387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462484AA" w14:textId="77777777" w:rsidR="008F4B98" w:rsidRPr="00422E92" w:rsidRDefault="008F4B98" w:rsidP="00BB3387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2F5029EC" w14:textId="77777777" w:rsidR="008F4B98" w:rsidRPr="00F6081B" w:rsidRDefault="008F4B98" w:rsidP="008F4B98"/>
    <w:p w14:paraId="316521AC" w14:textId="77777777" w:rsidR="008F4B98" w:rsidRPr="00F6081B" w:rsidRDefault="008F4B98" w:rsidP="008F4B98">
      <w:pPr>
        <w:pStyle w:val="Heading5"/>
        <w:rPr>
          <w:lang w:eastAsia="zh-CN"/>
        </w:rPr>
      </w:pPr>
      <w:bookmarkStart w:id="29" w:name="_Toc43213079"/>
      <w:bookmarkStart w:id="30" w:name="_Toc43290124"/>
      <w:bookmarkStart w:id="31" w:name="_Toc51593034"/>
      <w:bookmarkStart w:id="32" w:name="_Toc58512760"/>
      <w:bookmarkStart w:id="33" w:name="_Toc6766227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29"/>
      <w:bookmarkEnd w:id="30"/>
      <w:bookmarkEnd w:id="31"/>
      <w:bookmarkEnd w:id="32"/>
      <w:bookmarkEnd w:id="33"/>
    </w:p>
    <w:p w14:paraId="0FC99349" w14:textId="1D44F493" w:rsidR="008F4B98" w:rsidRDefault="008F4B98" w:rsidP="008F4B98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05A0030F" w14:textId="49C81E73" w:rsidR="001A6B9C" w:rsidRPr="00F64495" w:rsidRDefault="001A6B9C" w:rsidP="001A6B9C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F64495">
        <w:rPr>
          <w:sz w:val="36"/>
          <w:szCs w:val="36"/>
          <w:lang w:eastAsia="zh-CN"/>
        </w:rPr>
        <w:t xml:space="preserve"> of changes</w:t>
      </w:r>
    </w:p>
    <w:p w14:paraId="4B9EFC5C" w14:textId="77777777" w:rsidR="008F4B98" w:rsidRDefault="008F4B98">
      <w:pPr>
        <w:rPr>
          <w:noProof/>
        </w:rPr>
      </w:pPr>
    </w:p>
    <w:sectPr w:rsidR="008F4B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1A0F" w14:textId="77777777" w:rsidR="00123D33" w:rsidRDefault="00123D33">
      <w:r>
        <w:separator/>
      </w:r>
    </w:p>
  </w:endnote>
  <w:endnote w:type="continuationSeparator" w:id="0">
    <w:p w14:paraId="434FA7A9" w14:textId="77777777" w:rsidR="00123D33" w:rsidRDefault="0012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5839" w14:textId="77777777" w:rsidR="00123D33" w:rsidRDefault="00123D33">
      <w:r>
        <w:separator/>
      </w:r>
    </w:p>
  </w:footnote>
  <w:footnote w:type="continuationSeparator" w:id="0">
    <w:p w14:paraId="107C0188" w14:textId="77777777" w:rsidR="00123D33" w:rsidRDefault="00123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D0B5" w14:textId="77777777" w:rsidR="001A6B9C" w:rsidRDefault="001A6B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5A56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A0CA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FEE4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1CEE"/>
    <w:rsid w:val="000A6394"/>
    <w:rsid w:val="000B7FED"/>
    <w:rsid w:val="000C038A"/>
    <w:rsid w:val="000C6598"/>
    <w:rsid w:val="000D44B3"/>
    <w:rsid w:val="000E014D"/>
    <w:rsid w:val="00111736"/>
    <w:rsid w:val="00123D33"/>
    <w:rsid w:val="00145D43"/>
    <w:rsid w:val="00170D94"/>
    <w:rsid w:val="001928A7"/>
    <w:rsid w:val="00192C46"/>
    <w:rsid w:val="00193DD3"/>
    <w:rsid w:val="001A08B3"/>
    <w:rsid w:val="001A5742"/>
    <w:rsid w:val="001A6B9C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0C1"/>
    <w:rsid w:val="0033244D"/>
    <w:rsid w:val="0034108E"/>
    <w:rsid w:val="003609EF"/>
    <w:rsid w:val="00361F43"/>
    <w:rsid w:val="0036231A"/>
    <w:rsid w:val="00374DD4"/>
    <w:rsid w:val="003A49CB"/>
    <w:rsid w:val="003C3C7B"/>
    <w:rsid w:val="003E1A36"/>
    <w:rsid w:val="003F06EB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252E"/>
    <w:rsid w:val="0065536E"/>
    <w:rsid w:val="00665C47"/>
    <w:rsid w:val="0068622F"/>
    <w:rsid w:val="00695808"/>
    <w:rsid w:val="006B46FB"/>
    <w:rsid w:val="006C5579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6B5E"/>
    <w:rsid w:val="00855580"/>
    <w:rsid w:val="008626E7"/>
    <w:rsid w:val="00870EE7"/>
    <w:rsid w:val="008751FD"/>
    <w:rsid w:val="00880A55"/>
    <w:rsid w:val="008863B9"/>
    <w:rsid w:val="008A45A6"/>
    <w:rsid w:val="008B0E9E"/>
    <w:rsid w:val="008B7764"/>
    <w:rsid w:val="008D39FE"/>
    <w:rsid w:val="008F3789"/>
    <w:rsid w:val="008F4B98"/>
    <w:rsid w:val="008F686C"/>
    <w:rsid w:val="009148DE"/>
    <w:rsid w:val="00941E30"/>
    <w:rsid w:val="0094683E"/>
    <w:rsid w:val="00960295"/>
    <w:rsid w:val="009777D9"/>
    <w:rsid w:val="00991B88"/>
    <w:rsid w:val="009A5753"/>
    <w:rsid w:val="009A579D"/>
    <w:rsid w:val="009E3297"/>
    <w:rsid w:val="009E72B9"/>
    <w:rsid w:val="009F734F"/>
    <w:rsid w:val="00A1069F"/>
    <w:rsid w:val="00A246B6"/>
    <w:rsid w:val="00A47E70"/>
    <w:rsid w:val="00A50CF0"/>
    <w:rsid w:val="00A51291"/>
    <w:rsid w:val="00A56636"/>
    <w:rsid w:val="00A72A0A"/>
    <w:rsid w:val="00A7671C"/>
    <w:rsid w:val="00A77431"/>
    <w:rsid w:val="00AA2CBC"/>
    <w:rsid w:val="00AC5820"/>
    <w:rsid w:val="00AD1CD8"/>
    <w:rsid w:val="00B13F88"/>
    <w:rsid w:val="00B14812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0EC5"/>
    <w:rsid w:val="00DE34CF"/>
    <w:rsid w:val="00E13F3D"/>
    <w:rsid w:val="00E34898"/>
    <w:rsid w:val="00E77DB8"/>
    <w:rsid w:val="00EB09B7"/>
    <w:rsid w:val="00EE1351"/>
    <w:rsid w:val="00EE7D7C"/>
    <w:rsid w:val="00F25D98"/>
    <w:rsid w:val="00F300FB"/>
    <w:rsid w:val="00F9544B"/>
    <w:rsid w:val="00FB6386"/>
    <w:rsid w:val="00FC3106"/>
    <w:rsid w:val="00FD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F4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4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F4B9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6B9C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1F43"/>
  </w:style>
  <w:style w:type="paragraph" w:styleId="BlockText">
    <w:name w:val="Block Text"/>
    <w:basedOn w:val="Normal"/>
    <w:semiHidden/>
    <w:unhideWhenUsed/>
    <w:rsid w:val="00361F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361F4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61F4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361F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61F4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61F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61F4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61F4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61F4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61F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61F4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61F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61F4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61F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361F4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61F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61F4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61F4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61F4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361F4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61F43"/>
  </w:style>
  <w:style w:type="character" w:customStyle="1" w:styleId="DateChar">
    <w:name w:val="Date Char"/>
    <w:basedOn w:val="DefaultParagraphFont"/>
    <w:link w:val="Date"/>
    <w:rsid w:val="00361F4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61F4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361F4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361F4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61F4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61F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61F4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61F4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61F4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61F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61F4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61F4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361F4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361F4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361F4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361F4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361F4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361F4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361F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1F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1F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361F4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361F4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361F4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361F4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361F4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361F43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361F43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361F43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61F4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361F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61F4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61F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61F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61F4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361F4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361F4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361F4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361F4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61F4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61F4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1F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1F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61F43"/>
  </w:style>
  <w:style w:type="character" w:customStyle="1" w:styleId="SalutationChar">
    <w:name w:val="Salutation Char"/>
    <w:basedOn w:val="DefaultParagraphFont"/>
    <w:link w:val="Salutation"/>
    <w:rsid w:val="00361F4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61F4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361F4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61F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1F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61F4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361F4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61F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1F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361F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1F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47</cp:revision>
  <cp:lastPrinted>1900-01-01T00:00:00Z</cp:lastPrinted>
  <dcterms:created xsi:type="dcterms:W3CDTF">2020-02-03T08:32:00Z</dcterms:created>
  <dcterms:modified xsi:type="dcterms:W3CDTF">2022-05-11T15:03:00Z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